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C23FC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SWYMBOURNE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C23FCC" w:rsidRDefault="00C23FC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23FCC" w:rsidRDefault="00C23FC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23FCC" w:rsidRDefault="00C23FC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held the manor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Horkesley</w:t>
      </w:r>
      <w:proofErr w:type="spellEnd"/>
      <w:r>
        <w:rPr>
          <w:rFonts w:ascii="Times New Roman" w:hAnsi="Times New Roman" w:cs="Times New Roman"/>
          <w:sz w:val="24"/>
          <w:szCs w:val="24"/>
        </w:rPr>
        <w:t>, Essex.</w:t>
      </w:r>
    </w:p>
    <w:p w:rsidR="00C23FCC" w:rsidRDefault="00C23FC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21-157)</w:t>
      </w:r>
    </w:p>
    <w:p w:rsidR="00C23FCC" w:rsidRDefault="00C23FC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23FCC" w:rsidRDefault="00C23FC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23FCC" w:rsidRPr="00C23FCC" w:rsidRDefault="00C23FC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January 2016</w:t>
      </w:r>
      <w:bookmarkStart w:id="0" w:name="_GoBack"/>
      <w:bookmarkEnd w:id="0"/>
    </w:p>
    <w:sectPr w:rsidR="00C23FCC" w:rsidRPr="00C23F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3FCC" w:rsidRDefault="00C23FCC" w:rsidP="00564E3C">
      <w:pPr>
        <w:spacing w:after="0" w:line="240" w:lineRule="auto"/>
      </w:pPr>
      <w:r>
        <w:separator/>
      </w:r>
    </w:p>
  </w:endnote>
  <w:endnote w:type="continuationSeparator" w:id="0">
    <w:p w:rsidR="00C23FCC" w:rsidRDefault="00C23FC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23FCC">
      <w:rPr>
        <w:rFonts w:ascii="Times New Roman" w:hAnsi="Times New Roman" w:cs="Times New Roman"/>
        <w:noProof/>
        <w:sz w:val="24"/>
        <w:szCs w:val="24"/>
      </w:rPr>
      <w:t>2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3FCC" w:rsidRDefault="00C23FCC" w:rsidP="00564E3C">
      <w:pPr>
        <w:spacing w:after="0" w:line="240" w:lineRule="auto"/>
      </w:pPr>
      <w:r>
        <w:separator/>
      </w:r>
    </w:p>
  </w:footnote>
  <w:footnote w:type="continuationSeparator" w:id="0">
    <w:p w:rsidR="00C23FCC" w:rsidRDefault="00C23FC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FCC"/>
    <w:rsid w:val="00372DC6"/>
    <w:rsid w:val="00564E3C"/>
    <w:rsid w:val="0064591D"/>
    <w:rsid w:val="00C23FC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A8EC29"/>
  <w15:chartTrackingRefBased/>
  <w15:docId w15:val="{5FD32DFA-FC23-4010-B60C-87CAE18C5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2016-01-02T16:13:00Z</dcterms:created>
  <dcterms:modified xsi:type="dcterms:W3CDTF">2016-01-02T16:15:00Z</dcterms:modified>
</cp:coreProperties>
</file>